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51" w:rsidRDefault="004A2451" w:rsidP="004A245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事实收养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被收养人的身份证、户口簿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公安部门部门出具的报案等材料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113AE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申请人所在单位或居委会出具的证明材料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Pr="00F83FF5" w:rsidRDefault="004A2451" w:rsidP="00113AE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4A245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A2451" w:rsidRDefault="004A2451" w:rsidP="0086411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4A245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A245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</w:t>
            </w:r>
          </w:p>
        </w:tc>
      </w:tr>
      <w:tr w:rsidR="004A245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A245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4A2451">
            <w:pPr>
              <w:ind w:firstLineChars="50" w:firstLine="31680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451" w:rsidRDefault="004A245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A2451" w:rsidRDefault="004A245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4A2451" w:rsidRPr="00791088" w:rsidRDefault="004A2451" w:rsidP="00FE3F7B">
      <w:pPr>
        <w:rPr>
          <w:rFonts w:cs="Times New Roman"/>
        </w:rPr>
      </w:pPr>
    </w:p>
    <w:p w:rsidR="004A2451" w:rsidRPr="00FE3F7B" w:rsidRDefault="004A2451">
      <w:pPr>
        <w:rPr>
          <w:rFonts w:cs="Times New Roman"/>
        </w:rPr>
      </w:pPr>
    </w:p>
    <w:sectPr w:rsidR="004A2451" w:rsidRPr="00FE3F7B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51" w:rsidRDefault="004A2451" w:rsidP="00FE3F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A2451" w:rsidRDefault="004A2451" w:rsidP="00FE3F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51" w:rsidRDefault="004A2451" w:rsidP="00FE3F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A2451" w:rsidRDefault="004A2451" w:rsidP="00FE3F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8F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1960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3AE2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4CC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2451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3D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48FB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0895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088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11F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79F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66D7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1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0CA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34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3FF5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1077"/>
    <w:rsid w:val="00FE3925"/>
    <w:rsid w:val="00FE3F7B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F7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3F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3F7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3F7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3F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99</Words>
  <Characters>570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2018-07-21T11:30:00Z</dcterms:created>
  <dcterms:modified xsi:type="dcterms:W3CDTF">2018-08-04T06:09:00Z</dcterms:modified>
</cp:coreProperties>
</file>